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37676531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23F97">
        <w:rPr>
          <w:b/>
          <w:noProof/>
          <w:sz w:val="24"/>
        </w:rPr>
        <w:t>2e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22</w:t>
      </w:r>
      <w:r w:rsidR="00F71399">
        <w:rPr>
          <w:b/>
          <w:noProof/>
          <w:sz w:val="28"/>
        </w:rPr>
        <w:t>297</w:t>
      </w:r>
    </w:p>
    <w:p w14:paraId="1A02C87E" w14:textId="41BB1113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A3AD2">
        <w:rPr>
          <w:b/>
          <w:noProof/>
          <w:sz w:val="24"/>
        </w:rPr>
        <w:t>4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April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126F77AE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B43">
        <w:rPr>
          <w:rFonts w:ascii="Arial" w:hAnsi="Arial" w:cs="Arial"/>
          <w:b/>
        </w:rPr>
        <w:t>Init</w:t>
      </w:r>
      <w:r w:rsidR="00875E35">
        <w:rPr>
          <w:rFonts w:ascii="Arial" w:hAnsi="Arial" w:cs="Arial"/>
          <w:b/>
        </w:rPr>
        <w:t>ial version(v0.0.0) of TR 28.835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6766F41F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875E35">
        <w:rPr>
          <w:rFonts w:ascii="Arial" w:hAnsi="Arial"/>
          <w:b/>
        </w:rPr>
        <w:t>13</w:t>
      </w:r>
      <w:r w:rsidR="00053A22">
        <w:rPr>
          <w:rFonts w:ascii="Arial" w:hAnsi="Arial"/>
          <w:b/>
        </w:rPr>
        <w:t xml:space="preserve"> </w:t>
      </w:r>
      <w:r w:rsidR="00875E35" w:rsidRPr="00875E35">
        <w:rPr>
          <w:rFonts w:ascii="Arial" w:hAnsi="Arial"/>
          <w:b/>
        </w:rPr>
        <w:t>Study on Management Aspects of 5G MOCN Network Sharing Phase2</w:t>
      </w:r>
      <w:bookmarkStart w:id="1" w:name="_GoBack"/>
      <w:bookmarkEnd w:id="1"/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77E4E8D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875E35">
        <w:t>835</w:t>
      </w:r>
      <w:r>
        <w:t xml:space="preserve"> v0.0.0: “</w:t>
      </w:r>
      <w:r w:rsidR="00875E35" w:rsidRPr="00875E35">
        <w:t>Management Aspects of 5G MOCN Network Sharing Phase2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0A0127B0" w:rsidR="00CD68A2" w:rsidRPr="006B72E7" w:rsidRDefault="00BE1EED" w:rsidP="00F13410">
      <w:pPr>
        <w:rPr>
          <w:lang w:eastAsia="zh-CN"/>
        </w:rPr>
      </w:pPr>
      <w:r>
        <w:rPr>
          <w:lang w:eastAsia="zh-CN"/>
        </w:rPr>
        <w:t xml:space="preserve">This </w:t>
      </w:r>
      <w:r w:rsidR="00E27B43">
        <w:rPr>
          <w:lang w:eastAsia="zh-CN"/>
        </w:rPr>
        <w:t>document contains the initial version(v0.0.0)</w:t>
      </w:r>
      <w:r w:rsidR="00F13410">
        <w:rPr>
          <w:lang w:eastAsia="zh-CN"/>
        </w:rPr>
        <w:t xml:space="preserve"> of </w:t>
      </w:r>
      <w:r w:rsidR="00E27B43">
        <w:rPr>
          <w:lang w:eastAsia="zh-CN"/>
        </w:rPr>
        <w:t xml:space="preserve">TR </w:t>
      </w:r>
      <w:r w:rsidR="00F13410" w:rsidRPr="00EC2DBE">
        <w:t>28.</w:t>
      </w:r>
      <w:r w:rsidR="00875E35">
        <w:t>835</w:t>
      </w:r>
      <w:r w:rsidR="00F13410">
        <w:t xml:space="preserve"> [1]</w:t>
      </w:r>
      <w:r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326F60" w14:textId="329A354F" w:rsidR="00345AE4" w:rsidRDefault="00875E35" w:rsidP="00E27B43">
      <w:r>
        <w:t>See the attached 28.835</w:t>
      </w:r>
      <w:r w:rsidR="00E27B43">
        <w:t>-000</w:t>
      </w:r>
      <w:r w:rsidR="00CA09F2">
        <w:rPr>
          <w:lang w:eastAsia="zh-CN"/>
        </w:rPr>
        <w:t>.</w:t>
      </w:r>
      <w:r w:rsidR="00E27B43">
        <w:t xml:space="preserve"> </w:t>
      </w: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AEC1A" w14:textId="77777777" w:rsidR="002E0923" w:rsidRDefault="002E0923">
      <w:r>
        <w:separator/>
      </w:r>
    </w:p>
  </w:endnote>
  <w:endnote w:type="continuationSeparator" w:id="0">
    <w:p w14:paraId="18B3C73C" w14:textId="77777777" w:rsidR="002E0923" w:rsidRDefault="002E0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B6A43" w14:textId="77777777" w:rsidR="002E0923" w:rsidRDefault="002E0923">
      <w:r>
        <w:separator/>
      </w:r>
    </w:p>
  </w:footnote>
  <w:footnote w:type="continuationSeparator" w:id="0">
    <w:p w14:paraId="2618AD91" w14:textId="77777777" w:rsidR="002E0923" w:rsidRDefault="002E0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97"/>
    <w:rsid w:val="00053A22"/>
    <w:rsid w:val="000A6394"/>
    <w:rsid w:val="000B7FED"/>
    <w:rsid w:val="000C038A"/>
    <w:rsid w:val="000C6598"/>
    <w:rsid w:val="000D1F6B"/>
    <w:rsid w:val="000E6D6D"/>
    <w:rsid w:val="00107692"/>
    <w:rsid w:val="00110A63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31C58"/>
    <w:rsid w:val="0026004D"/>
    <w:rsid w:val="002640DD"/>
    <w:rsid w:val="00275D12"/>
    <w:rsid w:val="00284FEB"/>
    <w:rsid w:val="002860C4"/>
    <w:rsid w:val="002B5741"/>
    <w:rsid w:val="002C09B3"/>
    <w:rsid w:val="002E0923"/>
    <w:rsid w:val="002F283E"/>
    <w:rsid w:val="00305409"/>
    <w:rsid w:val="0031119C"/>
    <w:rsid w:val="00324180"/>
    <w:rsid w:val="00333C7A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D201D"/>
    <w:rsid w:val="006E21FB"/>
    <w:rsid w:val="00721DAF"/>
    <w:rsid w:val="0073684A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55711"/>
    <w:rsid w:val="008626E7"/>
    <w:rsid w:val="00870EE7"/>
    <w:rsid w:val="00875E35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AD5B98"/>
    <w:rsid w:val="00B258BB"/>
    <w:rsid w:val="00B51003"/>
    <w:rsid w:val="00B62AC8"/>
    <w:rsid w:val="00B67B97"/>
    <w:rsid w:val="00B91D2A"/>
    <w:rsid w:val="00B9621E"/>
    <w:rsid w:val="00B968C8"/>
    <w:rsid w:val="00BA0A32"/>
    <w:rsid w:val="00BA2B5A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27993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43A0"/>
    <w:rsid w:val="00D55DAA"/>
    <w:rsid w:val="00D644A5"/>
    <w:rsid w:val="00D66520"/>
    <w:rsid w:val="00D845F9"/>
    <w:rsid w:val="00D915D8"/>
    <w:rsid w:val="00D95B17"/>
    <w:rsid w:val="00DB51F7"/>
    <w:rsid w:val="00DE34CF"/>
    <w:rsid w:val="00DE7057"/>
    <w:rsid w:val="00E017A9"/>
    <w:rsid w:val="00E13F3D"/>
    <w:rsid w:val="00E27B43"/>
    <w:rsid w:val="00E3050D"/>
    <w:rsid w:val="00E34898"/>
    <w:rsid w:val="00E415CD"/>
    <w:rsid w:val="00E52AA7"/>
    <w:rsid w:val="00EA2C12"/>
    <w:rsid w:val="00EB09B7"/>
    <w:rsid w:val="00EC19F7"/>
    <w:rsid w:val="00EE001F"/>
    <w:rsid w:val="00EE7D7C"/>
    <w:rsid w:val="00EF3989"/>
    <w:rsid w:val="00F13410"/>
    <w:rsid w:val="00F243DD"/>
    <w:rsid w:val="00F25D98"/>
    <w:rsid w:val="00F300FB"/>
    <w:rsid w:val="00F541F6"/>
    <w:rsid w:val="00F5795D"/>
    <w:rsid w:val="00F71399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4028B-E83A-45E9-B56D-3728A184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王昭宁</cp:lastModifiedBy>
  <cp:revision>5</cp:revision>
  <cp:lastPrinted>1899-12-31T23:00:00Z</cp:lastPrinted>
  <dcterms:created xsi:type="dcterms:W3CDTF">2022-03-23T07:37:00Z</dcterms:created>
  <dcterms:modified xsi:type="dcterms:W3CDTF">2022-03-25T08:28:00Z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